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651" w:rsidRDefault="00AD6651" w:rsidP="00AD66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FURNAGE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D6651" w:rsidRDefault="00AD6651" w:rsidP="00AD66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Stradbroke, Suffolk. Yeoman.</w:t>
      </w:r>
    </w:p>
    <w:p w:rsidR="00AD6651" w:rsidRDefault="00AD6651" w:rsidP="00AD6651">
      <w:pPr>
        <w:rPr>
          <w:rFonts w:ascii="Times New Roman" w:hAnsi="Times New Roman" w:cs="Times New Roman"/>
        </w:rPr>
      </w:pPr>
    </w:p>
    <w:p w:rsidR="00AD6651" w:rsidRDefault="00AD6651" w:rsidP="00AD6651">
      <w:pPr>
        <w:rPr>
          <w:rFonts w:ascii="Times New Roman" w:hAnsi="Times New Roman" w:cs="Times New Roman"/>
        </w:rPr>
      </w:pPr>
    </w:p>
    <w:p w:rsidR="00AD6651" w:rsidRDefault="00AD6651" w:rsidP="00AD66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Buxton(q.v.) brought a plaint of debt against him and 24 others.</w:t>
      </w:r>
    </w:p>
    <w:p w:rsidR="00AD6651" w:rsidRDefault="00AD6651" w:rsidP="00AD66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D6651" w:rsidRDefault="00AD6651" w:rsidP="00AD6651">
      <w:pPr>
        <w:rPr>
          <w:rFonts w:ascii="Times New Roman" w:hAnsi="Times New Roman" w:cs="Times New Roman"/>
        </w:rPr>
      </w:pPr>
    </w:p>
    <w:p w:rsidR="00AD6651" w:rsidRDefault="00AD6651" w:rsidP="00AD6651">
      <w:pPr>
        <w:rPr>
          <w:rFonts w:ascii="Times New Roman" w:hAnsi="Times New Roman" w:cs="Times New Roman"/>
        </w:rPr>
      </w:pPr>
    </w:p>
    <w:p w:rsidR="00AD6651" w:rsidRDefault="00AD6651" w:rsidP="00AD66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May 2017</w:t>
      </w:r>
    </w:p>
    <w:p w:rsidR="006B2F86" w:rsidRPr="00E71FC3" w:rsidRDefault="00AD66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651" w:rsidRDefault="00AD6651" w:rsidP="00E71FC3">
      <w:r>
        <w:separator/>
      </w:r>
    </w:p>
  </w:endnote>
  <w:endnote w:type="continuationSeparator" w:id="0">
    <w:p w:rsidR="00AD6651" w:rsidRDefault="00AD66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651" w:rsidRDefault="00AD6651" w:rsidP="00E71FC3">
      <w:r>
        <w:separator/>
      </w:r>
    </w:p>
  </w:footnote>
  <w:footnote w:type="continuationSeparator" w:id="0">
    <w:p w:rsidR="00AD6651" w:rsidRDefault="00AD66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651"/>
    <w:rsid w:val="001A7C09"/>
    <w:rsid w:val="00577BD5"/>
    <w:rsid w:val="00656CBA"/>
    <w:rsid w:val="006A1F77"/>
    <w:rsid w:val="00733BE7"/>
    <w:rsid w:val="00AB52E8"/>
    <w:rsid w:val="00AD665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3AF53-5134-4EC1-AA56-A1B4BF582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66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2017-05-17T19:38:00Z</dcterms:created>
  <dcterms:modified xsi:type="dcterms:W3CDTF">2017-05-17T19:39:00Z</dcterms:modified>
</cp:coreProperties>
</file>